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Okulun Adı       : 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Tarih                :  </w:t>
      </w:r>
      <w:r>
        <w:rPr>
          <w:rFonts w:ascii="Comic Sans MS" w:hAnsi="Comic Sans MS"/>
          <w:bCs/>
          <w:sz w:val="20"/>
          <w:szCs w:val="20"/>
        </w:rPr>
        <w:t xml:space="preserve"> 09.12.2016</w:t>
      </w: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Yaş Grubu (Ay) :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bCs/>
          <w:sz w:val="20"/>
          <w:szCs w:val="20"/>
        </w:rPr>
        <w:t xml:space="preserve"> 48-60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 xml:space="preserve">Öğretmen Adı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6E49C1">
        <w:rPr>
          <w:rFonts w:ascii="Comic Sans MS" w:hAnsi="Comic Sans MS"/>
          <w:bCs/>
          <w:sz w:val="20"/>
          <w:szCs w:val="20"/>
        </w:rPr>
        <w:t xml:space="preserve">: </w:t>
      </w:r>
    </w:p>
    <w:p w:rsidR="00BA6B5D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Oyun Zamanı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Kahvaltı - Temizlik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 xml:space="preserve">‘’ İNSAN HAKLrı ” isimli </w:t>
      </w:r>
      <w:r w:rsidRPr="006E49C1">
        <w:rPr>
          <w:rFonts w:ascii="Comic Sans MS" w:hAnsi="Comic Sans MS"/>
          <w:bCs/>
          <w:sz w:val="20"/>
          <w:szCs w:val="20"/>
        </w:rPr>
        <w:t>Türkçe</w:t>
      </w:r>
      <w:r>
        <w:rPr>
          <w:rFonts w:ascii="Comic Sans MS" w:hAnsi="Comic Sans MS"/>
          <w:bCs/>
          <w:sz w:val="20"/>
          <w:szCs w:val="20"/>
        </w:rPr>
        <w:t xml:space="preserve"> dil</w:t>
      </w:r>
      <w:r w:rsidRPr="006E49C1">
        <w:rPr>
          <w:rFonts w:ascii="Comic Sans MS" w:hAnsi="Comic Sans MS"/>
          <w:bCs/>
          <w:sz w:val="20"/>
          <w:szCs w:val="20"/>
        </w:rPr>
        <w:t xml:space="preserve"> etkinliği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▪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▪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▪</w:t>
      </w: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Eve gidiş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  <w:r w:rsidRPr="006E49C1">
        <w:rPr>
          <w:rFonts w:ascii="Comic Sans MS" w:hAnsi="Comic Sans MS"/>
          <w:bCs/>
          <w:sz w:val="20"/>
          <w:szCs w:val="20"/>
        </w:rPr>
        <w:t>Hazırlıklar tamamlanır ve çocuklarla vedalaşıp ayrılır.</w:t>
      </w:r>
    </w:p>
    <w:p w:rsidR="00BA6B5D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6E49C1">
      <w:pPr>
        <w:jc w:val="both"/>
        <w:rPr>
          <w:rFonts w:ascii="Comic Sans MS" w:hAnsi="Comic Sans MS"/>
          <w:bCs/>
          <w:sz w:val="20"/>
          <w:szCs w:val="20"/>
        </w:rPr>
      </w:pPr>
    </w:p>
    <w:p w:rsidR="00BA6B5D" w:rsidRPr="006E49C1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BA6B5D" w:rsidRPr="006E49C1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BA6B5D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BA6B5D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BA6B5D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BA6B5D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BA6B5D" w:rsidRPr="006E49C1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 xml:space="preserve">ETKİNLİK PLANI </w:t>
      </w:r>
    </w:p>
    <w:p w:rsidR="00BA6B5D" w:rsidRPr="006E49C1" w:rsidRDefault="00BA6B5D" w:rsidP="008C4FC4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 xml:space="preserve">İNSAN HAKLARI </w:t>
      </w:r>
    </w:p>
    <w:p w:rsidR="00BA6B5D" w:rsidRPr="006E49C1" w:rsidRDefault="00BA6B5D" w:rsidP="008C4FC4">
      <w:pPr>
        <w:rPr>
          <w:rFonts w:ascii="Comic Sans MS" w:hAnsi="Comic Sans MS"/>
          <w:sz w:val="20"/>
          <w:szCs w:val="20"/>
        </w:rPr>
      </w:pPr>
      <w:r w:rsidRPr="006E49C1">
        <w:rPr>
          <w:rFonts w:ascii="Comic Sans MS" w:hAnsi="Comic Sans MS"/>
          <w:b/>
          <w:bCs/>
          <w:sz w:val="20"/>
          <w:szCs w:val="20"/>
        </w:rPr>
        <w:t>Etkinlik Türü</w:t>
      </w:r>
      <w:r>
        <w:rPr>
          <w:rFonts w:ascii="Comic Sans MS" w:hAnsi="Comic Sans MS"/>
          <w:b/>
          <w:bCs/>
          <w:sz w:val="20"/>
          <w:szCs w:val="20"/>
        </w:rPr>
        <w:t xml:space="preserve">    </w:t>
      </w:r>
      <w:r w:rsidRPr="006E49C1">
        <w:rPr>
          <w:rFonts w:ascii="Comic Sans MS" w:hAnsi="Comic Sans MS"/>
          <w:b/>
          <w:bCs/>
          <w:sz w:val="20"/>
          <w:szCs w:val="20"/>
        </w:rPr>
        <w:t xml:space="preserve">: </w:t>
      </w:r>
      <w:r w:rsidRPr="006E49C1">
        <w:rPr>
          <w:rFonts w:ascii="Comic Sans MS" w:hAnsi="Comic Sans MS"/>
          <w:bCs/>
          <w:sz w:val="20"/>
          <w:szCs w:val="20"/>
        </w:rPr>
        <w:t>Türkçe Dil</w:t>
      </w:r>
      <w:r w:rsidRPr="006E49C1"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(</w:t>
      </w:r>
      <w:r w:rsidRPr="006E49C1">
        <w:rPr>
          <w:rFonts w:ascii="Comic Sans MS" w:hAnsi="Comic Sans MS"/>
          <w:sz w:val="20"/>
          <w:szCs w:val="20"/>
        </w:rPr>
        <w:t>Büyük Grup Etkinliği)</w:t>
      </w:r>
    </w:p>
    <w:tbl>
      <w:tblPr>
        <w:tblpPr w:leftFromText="141" w:rightFromText="141" w:vertAnchor="text" w:horzAnchor="page" w:tblpX="7408" w:tblpY="6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92"/>
      </w:tblGrid>
      <w:tr w:rsidR="00BA6B5D" w:rsidRPr="006E49C1" w:rsidTr="006E49C1">
        <w:trPr>
          <w:trHeight w:val="9155"/>
        </w:trPr>
        <w:tc>
          <w:tcPr>
            <w:tcW w:w="7992" w:type="dxa"/>
          </w:tcPr>
          <w:p w:rsidR="00BA6B5D" w:rsidRPr="006E49C1" w:rsidRDefault="00BA6B5D" w:rsidP="006E49C1">
            <w:pPr>
              <w:tabs>
                <w:tab w:val="center" w:pos="3563"/>
              </w:tabs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6E49C1">
              <w:rPr>
                <w:rFonts w:ascii="Comic Sans MS" w:hAnsi="Comic Sans MS"/>
                <w:b/>
                <w:bCs/>
                <w:sz w:val="20"/>
                <w:szCs w:val="20"/>
              </w:rPr>
              <w:tab/>
              <w:t>ÖĞRENME SÜRECİ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>İNSAN HAKLARI  şiiri okunur.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 xml:space="preserve">“Tüm insanlar hür doğarlar,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Dil, din, ırk, renk bakımından,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Ayrı bile bulunsalar,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Kaybetmezler haklarından.”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“Köleliği” çirkin bulur,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“Özgür” olmayı savunur.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 xml:space="preserve">İnsanları sevdiğine, </w:t>
            </w: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br/>
              <w:t>Bütün dünyaya duyurur.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RÜZGAR İLE YAPRAK DOST OLDULAR hikayesi okunur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Artık rüzgâr savurmuyordu yaprağı.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- Söyle dostum, nereye istersen oraya götüreyim seni" dedi rüzgâr yaprağa.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 xml:space="preserve">Yaprak düşündü taşındı, aklına hiçbir şey gelmedi. 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Tekrar sordu rüzgâr:  Hadi söyle seni istediğin yere taşıyayım.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Tekrar düşündü yaprak, aklına yine bir şey gelmedi : ''Bilmiyorum rüzgâr kardeş, aklıma hiçbir şey gelmiyor. Sen söyle ?'' dedi.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 xml:space="preserve">Rüzgâr:  Gideceğin yeri bilmedikten sonra rüzgâr dostun olsa da neye yarar.. 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 xml:space="preserve">   Savrulur gidersin!  dedi ve bildiği gibi esti tekrar. Yaprak yine savruldu... 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sz w:val="20"/>
                <w:szCs w:val="20"/>
              </w:rPr>
              <w:t>Bu sefer savuran üstelik de dostuydu...</w:t>
            </w:r>
            <w:r w:rsidRPr="006E49C1">
              <w:rPr>
                <w:rFonts w:ascii="Comic Sans MS" w:hAnsi="Comic Sans MS"/>
                <w:sz w:val="20"/>
                <w:szCs w:val="20"/>
              </w:rPr>
              <w:br/>
            </w:r>
          </w:p>
          <w:p w:rsidR="00BA6B5D" w:rsidRPr="006E49C1" w:rsidRDefault="00BA6B5D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 xml:space="preserve">Öğretmen çocukları etrafına toplar insan haklarıyla ilgili sohbet eder. Çocuklara çeşitli sorular sorar, insan haklarını anlatan çeşitli resimler gösterir, çocukların anlatmasını ister. 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6E49C1">
              <w:rPr>
                <w:rFonts w:ascii="Comic Sans MS" w:hAnsi="Comic Sans MS"/>
                <w:color w:val="000000"/>
                <w:sz w:val="20"/>
                <w:szCs w:val="20"/>
              </w:rPr>
              <w:t>İnsan Hakları ” İnsanlara doğuştan verilen, verilmesi gereken haklardır. Temel insan haklarından bazıları şunlardır: Yaşama Hakkı, Sağlık Hakkı, Eğitim Hakkı, Mülk Edinme Hakkı, Seyahat Hakkı, Haberleşme Hakkı, Kendini Savunma Hakkı,…… gibi temel haklara insan hakları diyoruz.</w:t>
            </w:r>
          </w:p>
          <w:p w:rsidR="00BA6B5D" w:rsidRPr="006E49C1" w:rsidRDefault="00BA6B5D" w:rsidP="006E49C1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BA6B5D" w:rsidRPr="006E49C1" w:rsidRDefault="00BA6B5D" w:rsidP="009B1AF2">
      <w:pPr>
        <w:rPr>
          <w:rFonts w:ascii="Comic Sans MS" w:hAnsi="Comic Sans MS"/>
          <w:b/>
          <w:sz w:val="20"/>
          <w:szCs w:val="20"/>
        </w:rPr>
      </w:pPr>
      <w:r w:rsidRPr="006E49C1">
        <w:rPr>
          <w:rFonts w:ascii="Comic Sans MS" w:hAnsi="Comic Sans MS"/>
          <w:b/>
          <w:sz w:val="20"/>
          <w:szCs w:val="20"/>
        </w:rPr>
        <w:t>Yaş Grubu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 w:rsidRPr="006E49C1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sz w:val="20"/>
          <w:szCs w:val="20"/>
        </w:rPr>
        <w:t xml:space="preserve">48-60  </w:t>
      </w:r>
      <w:r w:rsidRPr="006E49C1">
        <w:rPr>
          <w:rFonts w:ascii="Comic Sans MS" w:hAnsi="Comic Sans MS"/>
          <w:sz w:val="20"/>
          <w:szCs w:val="20"/>
        </w:rPr>
        <w:t>Ay</w:t>
      </w:r>
    </w:p>
    <w:p w:rsidR="00BA6B5D" w:rsidRDefault="00BA6B5D" w:rsidP="009B1AF2">
      <w:pPr>
        <w:rPr>
          <w:sz w:val="20"/>
          <w:szCs w:val="20"/>
        </w:rPr>
      </w:pP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</w:p>
    <w:p w:rsidR="00BA6B5D" w:rsidRPr="00E123DE" w:rsidRDefault="00BA6B5D" w:rsidP="008C4FC4">
      <w:pPr>
        <w:rPr>
          <w:b/>
          <w:bCs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2pt;margin-top:5.75pt;width:4in;height:455.25pt;z-index:251658240">
            <v:textbox style="mso-next-textbox:#_x0000_s1026">
              <w:txbxContent>
                <w:p w:rsidR="00BA6B5D" w:rsidRPr="006E49C1" w:rsidRDefault="00BA6B5D" w:rsidP="006E49C1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BA6B5D" w:rsidRPr="006E49C1" w:rsidRDefault="00BA6B5D" w:rsidP="009B1AF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PSİKOMOTOR GELİŞİM</w:t>
                  </w:r>
                </w:p>
                <w:p w:rsidR="00BA6B5D" w:rsidRPr="006E49C1" w:rsidRDefault="00BA6B5D" w:rsidP="009A5648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4. Küçük kas kullanımı gerektiren hareketleri yapar.</w:t>
                  </w:r>
                </w:p>
                <w:p w:rsidR="00BA6B5D" w:rsidRPr="006E49C1" w:rsidRDefault="00BA6B5D" w:rsidP="009A564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>Göstergeleri: Nesneleri toplar.</w:t>
                  </w:r>
                </w:p>
                <w:p w:rsidR="00BA6B5D" w:rsidRPr="006E49C1" w:rsidRDefault="00BA6B5D" w:rsidP="009A564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Nesneleri yeni şekiller oluşturacak biçimde bir araya getirir. Malzemeleri keser, yapıştırır,  değişik şekillerde katlar. Değişik malzemeler kullanarak resim yapar. </w:t>
                  </w:r>
                  <w:r w:rsidRPr="006E49C1">
                    <w:rPr>
                      <w:rFonts w:ascii="Comic Sans MS" w:hAnsi="Comic Sans MS"/>
                      <w:spacing w:val="4"/>
                      <w:sz w:val="20"/>
                      <w:szCs w:val="20"/>
                    </w:rPr>
                    <w:t xml:space="preserve">Nesneleri kopartır/yırtar, </w:t>
                  </w:r>
                  <w:r w:rsidRPr="006E49C1">
                    <w:rPr>
                      <w:rFonts w:ascii="Comic Sans MS" w:hAnsi="Comic Sans MS"/>
                      <w:spacing w:val="-3"/>
                      <w:sz w:val="20"/>
                      <w:szCs w:val="20"/>
                    </w:rPr>
                    <w:t xml:space="preserve">sıkar, </w:t>
                  </w:r>
                  <w:r w:rsidRPr="006E49C1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 çeker/gerer, açar/kapar</w:t>
                  </w:r>
                </w:p>
                <w:p w:rsidR="00BA6B5D" w:rsidRPr="006E49C1" w:rsidRDefault="00BA6B5D" w:rsidP="009A564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SOSYAL VE DUYGUSAL GELİŞİM</w:t>
                  </w:r>
                  <w:bookmarkStart w:id="0" w:name="_GoBack"/>
                  <w:bookmarkEnd w:id="0"/>
                </w:p>
                <w:p w:rsidR="00BA6B5D" w:rsidRPr="006E49C1" w:rsidRDefault="00BA6B5D" w:rsidP="00330EEC">
                  <w:pPr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6E49C1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6. Kendisinin ve başkalarının haklarını korur. 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6E49C1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Haklarını söyler. Başkalarının hakları olduğunu söyler. Haksızlığa uğradığında tepki verir. Başkalarına haksızlık yapıldığında tepki verir.)</w:t>
                  </w:r>
                </w:p>
                <w:p w:rsidR="00BA6B5D" w:rsidRPr="006E49C1" w:rsidRDefault="00BA6B5D" w:rsidP="00330EEC">
                  <w:pPr>
                    <w:rPr>
                      <w:rFonts w:ascii="Comic Sans MS" w:hAnsi="Comic Sans MS"/>
                      <w:spacing w:val="-13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Kazanım 8. Farklılıklara saygı gösterir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. (Göstergeleri: Kendisinin farklı özellikleri olduğunu söyler. </w:t>
                  </w:r>
                  <w:r w:rsidRPr="006E49C1">
                    <w:rPr>
                      <w:rFonts w:ascii="Comic Sans MS" w:hAnsi="Comic Sans MS"/>
                      <w:spacing w:val="-13"/>
                      <w:sz w:val="20"/>
                      <w:szCs w:val="20"/>
                    </w:rPr>
                    <w:t>İnsanların farklı özellikleri olduğunu söyler. Etkinliklerde farklı özellikteki çocuklarla birlikte yer alır.)</w:t>
                  </w:r>
                </w:p>
                <w:p w:rsidR="00BA6B5D" w:rsidRPr="006E49C1" w:rsidRDefault="00BA6B5D" w:rsidP="00330EEC">
                  <w:pPr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9. </w:t>
                  </w:r>
                  <w:r w:rsidRPr="006E49C1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Farklı kültürel özellikleri açıklar. 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6E49C1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 xml:space="preserve"> Kendi ülkesinin kültürüne ait özellikleri söyler. </w:t>
                  </w:r>
                  <w:r w:rsidRPr="006E49C1">
                    <w:rPr>
                      <w:rFonts w:ascii="Comic Sans MS" w:hAnsi="Comic Sans MS"/>
                      <w:spacing w:val="-14"/>
                      <w:sz w:val="20"/>
                      <w:szCs w:val="20"/>
                    </w:rPr>
                    <w:t>Kendi ülkesinin kültürü ile diğer kültürlerin benzer ve farklı özelliklerini söyler. Farklı ülkelerin kendine özgü kültürel özellikleri olduğunu söyler.)</w:t>
                  </w:r>
                </w:p>
                <w:p w:rsidR="00BA6B5D" w:rsidRPr="006E49C1" w:rsidRDefault="00BA6B5D" w:rsidP="009B1AF2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BA6B5D" w:rsidRPr="006E49C1" w:rsidRDefault="00BA6B5D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E49C1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</w:t>
                  </w:r>
                  <w:r w:rsidRPr="006E49C1">
                    <w:rPr>
                      <w:rFonts w:ascii="Comic Sans MS" w:hAnsi="Comic Sans MS"/>
                      <w:b/>
                      <w:spacing w:val="-2"/>
                      <w:sz w:val="20"/>
                      <w:szCs w:val="20"/>
                    </w:rPr>
                    <w:t xml:space="preserve">4. Yeterli ve dengeli beslenir. </w:t>
                  </w:r>
                  <w:r w:rsidRPr="006E49C1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6E49C1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gösterir.</w:t>
                  </w:r>
                </w:p>
                <w:p w:rsidR="00BA6B5D" w:rsidRPr="006E49C1" w:rsidRDefault="00BA6B5D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6B5D" w:rsidRPr="006E49C1" w:rsidRDefault="00BA6B5D" w:rsidP="009B1AF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6B5D" w:rsidRDefault="00BA6B5D" w:rsidP="009B1AF2">
                  <w:pPr>
                    <w:rPr>
                      <w:sz w:val="20"/>
                      <w:szCs w:val="20"/>
                    </w:rPr>
                  </w:pPr>
                </w:p>
                <w:p w:rsidR="00BA6B5D" w:rsidRDefault="00BA6B5D" w:rsidP="009B1AF2">
                  <w:pPr>
                    <w:rPr>
                      <w:sz w:val="20"/>
                      <w:szCs w:val="20"/>
                    </w:rPr>
                  </w:pPr>
                </w:p>
                <w:p w:rsidR="00BA6B5D" w:rsidRDefault="00BA6B5D" w:rsidP="009B1AF2">
                  <w:pPr>
                    <w:rPr>
                      <w:sz w:val="20"/>
                      <w:szCs w:val="20"/>
                    </w:rPr>
                  </w:pPr>
                </w:p>
                <w:p w:rsidR="00BA6B5D" w:rsidRPr="00A60063" w:rsidRDefault="00BA6B5D" w:rsidP="009B1AF2">
                  <w:pPr>
                    <w:rPr>
                      <w:sz w:val="20"/>
                      <w:szCs w:val="20"/>
                    </w:rPr>
                  </w:pPr>
                </w:p>
                <w:p w:rsidR="00BA6B5D" w:rsidRDefault="00BA6B5D" w:rsidP="009B1AF2">
                  <w:pPr>
                    <w:rPr>
                      <w:sz w:val="20"/>
                      <w:szCs w:val="20"/>
                    </w:rPr>
                  </w:pPr>
                </w:p>
                <w:p w:rsidR="00BA6B5D" w:rsidRPr="00A60063" w:rsidRDefault="00BA6B5D" w:rsidP="009B1AF2">
                  <w:pPr>
                    <w:rPr>
                      <w:sz w:val="20"/>
                      <w:szCs w:val="20"/>
                    </w:rPr>
                  </w:pPr>
                </w:p>
                <w:p w:rsidR="00BA6B5D" w:rsidRPr="004D6C18" w:rsidRDefault="00BA6B5D" w:rsidP="009B1AF2">
                  <w:pPr>
                    <w:rPr>
                      <w:b/>
                      <w:bCs/>
                      <w:color w:val="FF0000"/>
                    </w:rPr>
                  </w:pPr>
                </w:p>
                <w:p w:rsidR="00BA6B5D" w:rsidRPr="004C2F05" w:rsidRDefault="00BA6B5D" w:rsidP="009B1AF2"/>
              </w:txbxContent>
            </v:textbox>
          </v:shape>
        </w:pict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  <w:r w:rsidRPr="00E123DE">
        <w:rPr>
          <w:b/>
          <w:bCs/>
          <w:sz w:val="20"/>
          <w:szCs w:val="20"/>
        </w:rPr>
        <w:tab/>
      </w:r>
    </w:p>
    <w:p w:rsidR="00BA6B5D" w:rsidRPr="00E123DE" w:rsidRDefault="00BA6B5D" w:rsidP="008C4FC4">
      <w:pPr>
        <w:rPr>
          <w:b/>
          <w:bCs/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BA6B5D" w:rsidRPr="00E123DE" w:rsidRDefault="00BA6B5D" w:rsidP="008C4FC4">
      <w:pPr>
        <w:rPr>
          <w:color w:val="000000"/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BA6B5D" w:rsidRPr="00E123DE" w:rsidRDefault="00BA6B5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BA6B5D" w:rsidRPr="00E123DE" w:rsidRDefault="00BA6B5D" w:rsidP="008C4FC4">
      <w:pPr>
        <w:rPr>
          <w:sz w:val="20"/>
          <w:szCs w:val="20"/>
        </w:rPr>
      </w:pP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  <w:r w:rsidRPr="00E123DE">
        <w:rPr>
          <w:sz w:val="20"/>
          <w:szCs w:val="20"/>
        </w:rPr>
        <w:tab/>
      </w: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vanish/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  <w:r>
        <w:rPr>
          <w:noProof/>
        </w:rPr>
        <w:pict>
          <v:shape id="_x0000_s1027" type="#_x0000_t202" style="position:absolute;margin-left:25.8pt;margin-top:9.25pt;width:278.25pt;height:99pt;z-index:251657216">
            <v:textbox style="mso-next-textbox:#_x0000_s1027">
              <w:txbxContent>
                <w:p w:rsidR="00BA6B5D" w:rsidRPr="00D87306" w:rsidRDefault="00BA6B5D" w:rsidP="008C4FC4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       MATERYALLER      </w:t>
                  </w:r>
                </w:p>
                <w:p w:rsidR="00BA6B5D" w:rsidRPr="00D87306" w:rsidRDefault="00BA6B5D" w:rsidP="00D87306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BA6B5D" w:rsidRPr="00D87306" w:rsidRDefault="00BA6B5D" w:rsidP="008C4FC4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ırk, din, renk, yaş, cinsiyet ayırımı,sevgi,saygı, insan hakları</w:t>
                  </w:r>
                </w:p>
                <w:p w:rsidR="00BA6B5D" w:rsidRPr="00D87306" w:rsidRDefault="00BA6B5D" w:rsidP="00D87306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D87306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BA6B5D" w:rsidRPr="00ED311B" w:rsidRDefault="00BA6B5D" w:rsidP="008C4FC4">
                  <w:pPr>
                    <w:rPr>
                      <w:sz w:val="20"/>
                      <w:szCs w:val="20"/>
                    </w:rPr>
                  </w:pPr>
                  <w:r w:rsidRPr="00ED311B">
                    <w:rPr>
                      <w:sz w:val="20"/>
                      <w:szCs w:val="20"/>
                    </w:rPr>
                    <w:tab/>
                  </w:r>
                  <w:r>
                    <w:rPr>
                      <w:sz w:val="20"/>
                      <w:szCs w:val="20"/>
                    </w:rPr>
                    <w:t xml:space="preserve">                     </w:t>
                  </w:r>
                </w:p>
              </w:txbxContent>
            </v:textbox>
          </v:shape>
        </w:pict>
      </w:r>
    </w:p>
    <w:p w:rsidR="00BA6B5D" w:rsidRPr="00E123DE" w:rsidRDefault="00BA6B5D" w:rsidP="008C4FC4">
      <w:pPr>
        <w:rPr>
          <w:sz w:val="20"/>
          <w:szCs w:val="20"/>
        </w:rPr>
      </w:pPr>
    </w:p>
    <w:tbl>
      <w:tblPr>
        <w:tblpPr w:leftFromText="141" w:rightFromText="141" w:vertAnchor="text" w:horzAnchor="page" w:tblpX="7963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41"/>
      </w:tblGrid>
      <w:tr w:rsidR="00BA6B5D" w:rsidRPr="00E123DE" w:rsidTr="00D87306">
        <w:trPr>
          <w:trHeight w:val="1886"/>
        </w:trPr>
        <w:tc>
          <w:tcPr>
            <w:tcW w:w="7241" w:type="dxa"/>
          </w:tcPr>
          <w:p w:rsidR="00BA6B5D" w:rsidRPr="00E123DE" w:rsidRDefault="00BA6B5D" w:rsidP="00D87306">
            <w:pPr>
              <w:rPr>
                <w:sz w:val="20"/>
                <w:szCs w:val="20"/>
              </w:rPr>
            </w:pPr>
          </w:p>
          <w:p w:rsidR="00BA6B5D" w:rsidRPr="00D87306" w:rsidRDefault="00BA6B5D" w:rsidP="00D8730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87306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BA6B5D" w:rsidRPr="00D87306" w:rsidRDefault="00BA6B5D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Herkes istediğini yapsaydı, kurallar olmasaydı ne olurdu?</w:t>
            </w:r>
          </w:p>
          <w:p w:rsidR="00BA6B5D" w:rsidRPr="00D87306" w:rsidRDefault="00BA6B5D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Günlük yaşamda hangi kurallara uyuyoruz?</w:t>
            </w:r>
          </w:p>
          <w:p w:rsidR="00BA6B5D" w:rsidRPr="00D87306" w:rsidRDefault="00BA6B5D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Başbakanın ve cumhurbaşkanının adı nedir?</w:t>
            </w:r>
          </w:p>
          <w:p w:rsidR="00BA6B5D" w:rsidRDefault="00BA6B5D" w:rsidP="00D87306">
            <w:pPr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İnsan hakları nelerdir?</w:t>
            </w:r>
          </w:p>
          <w:p w:rsidR="00BA6B5D" w:rsidRPr="00D87306" w:rsidRDefault="00BA6B5D" w:rsidP="00D87306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3.sayı/</w:t>
            </w:r>
            <w:r w:rsidRPr="00D87306">
              <w:rPr>
                <w:rFonts w:ascii="Comic Sans MS" w:hAnsi="Comic Sans MS"/>
                <w:sz w:val="20"/>
                <w:szCs w:val="20"/>
              </w:rPr>
              <w:t>10. sayfa yönergeler doğrultusunda yapılır.</w:t>
            </w:r>
          </w:p>
          <w:p w:rsidR="00BA6B5D" w:rsidRPr="00E123DE" w:rsidRDefault="00BA6B5D" w:rsidP="00D87306">
            <w:pPr>
              <w:rPr>
                <w:sz w:val="20"/>
                <w:szCs w:val="20"/>
              </w:rPr>
            </w:pPr>
          </w:p>
        </w:tc>
      </w:tr>
    </w:tbl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tbl>
      <w:tblPr>
        <w:tblpPr w:leftFromText="141" w:rightFromText="141" w:vertAnchor="text" w:horzAnchor="page" w:tblpX="1693" w:tblpY="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48"/>
      </w:tblGrid>
      <w:tr w:rsidR="00BA6B5D" w:rsidRPr="00E123DE" w:rsidTr="00D87306">
        <w:trPr>
          <w:trHeight w:val="813"/>
        </w:trPr>
        <w:tc>
          <w:tcPr>
            <w:tcW w:w="5748" w:type="dxa"/>
          </w:tcPr>
          <w:p w:rsidR="00BA6B5D" w:rsidRPr="00D87306" w:rsidRDefault="00BA6B5D" w:rsidP="00D87306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BA6B5D" w:rsidRPr="00D87306" w:rsidRDefault="00BA6B5D" w:rsidP="00D87306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87306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AİLE KATILIMI </w:t>
            </w:r>
          </w:p>
          <w:p w:rsidR="00BA6B5D" w:rsidRPr="00D87306" w:rsidRDefault="00BA6B5D" w:rsidP="00D87306">
            <w:pPr>
              <w:rPr>
                <w:rFonts w:ascii="Comic Sans MS" w:hAnsi="Comic Sans MS"/>
                <w:bCs/>
                <w:color w:val="000000"/>
                <w:sz w:val="20"/>
                <w:szCs w:val="20"/>
              </w:rPr>
            </w:pPr>
            <w:r w:rsidRPr="00D87306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Çocuğunuza bugün neler öğrendiğini sorunuz.</w:t>
            </w:r>
          </w:p>
          <w:p w:rsidR="00BA6B5D" w:rsidRDefault="00BA6B5D" w:rsidP="00D87306">
            <w:pPr>
              <w:rPr>
                <w:bCs/>
                <w:color w:val="000000"/>
                <w:sz w:val="20"/>
                <w:szCs w:val="20"/>
              </w:rPr>
            </w:pPr>
            <w:r w:rsidRPr="00D87306">
              <w:rPr>
                <w:rFonts w:ascii="Comic Sans MS" w:hAnsi="Comic Sans MS"/>
                <w:bCs/>
                <w:color w:val="000000"/>
                <w:sz w:val="20"/>
                <w:szCs w:val="20"/>
              </w:rPr>
              <w:t>İnsan hakları ve demokrasi haftası hakkında sohbet ediniz</w:t>
            </w:r>
            <w:r>
              <w:rPr>
                <w:bCs/>
                <w:color w:val="000000"/>
                <w:sz w:val="20"/>
                <w:szCs w:val="20"/>
              </w:rPr>
              <w:t>.</w:t>
            </w:r>
          </w:p>
          <w:p w:rsidR="00BA6B5D" w:rsidRPr="00741282" w:rsidRDefault="00BA6B5D" w:rsidP="00D87306">
            <w:pPr>
              <w:rPr>
                <w:sz w:val="20"/>
                <w:szCs w:val="20"/>
              </w:rPr>
            </w:pPr>
          </w:p>
        </w:tc>
      </w:tr>
    </w:tbl>
    <w:p w:rsidR="00BA6B5D" w:rsidRPr="00E70C73" w:rsidRDefault="00BA6B5D" w:rsidP="00E70C73">
      <w:pPr>
        <w:rPr>
          <w:vanish/>
        </w:rPr>
      </w:pPr>
    </w:p>
    <w:tbl>
      <w:tblPr>
        <w:tblpPr w:leftFromText="141" w:rightFromText="141" w:vertAnchor="text" w:horzAnchor="page" w:tblpX="8083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8"/>
      </w:tblGrid>
      <w:tr w:rsidR="00BA6B5D" w:rsidRPr="00E123DE" w:rsidTr="00535AC2">
        <w:trPr>
          <w:trHeight w:val="952"/>
        </w:trPr>
        <w:tc>
          <w:tcPr>
            <w:tcW w:w="7038" w:type="dxa"/>
          </w:tcPr>
          <w:p w:rsidR="00BA6B5D" w:rsidRPr="00E123DE" w:rsidRDefault="00BA6B5D" w:rsidP="00535AC2">
            <w:pPr>
              <w:rPr>
                <w:sz w:val="20"/>
                <w:szCs w:val="20"/>
              </w:rPr>
            </w:pPr>
          </w:p>
          <w:p w:rsidR="00BA6B5D" w:rsidRPr="00D87306" w:rsidRDefault="00BA6B5D" w:rsidP="00535AC2">
            <w:pPr>
              <w:jc w:val="center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D87306">
              <w:rPr>
                <w:rFonts w:ascii="Comic Sans MS" w:hAnsi="Comic Sans MS"/>
                <w:b/>
                <w:bCs/>
                <w:sz w:val="20"/>
                <w:szCs w:val="20"/>
              </w:rPr>
              <w:t>UYARLAMA</w:t>
            </w:r>
          </w:p>
          <w:p w:rsidR="00BA6B5D" w:rsidRPr="00D87306" w:rsidRDefault="00BA6B5D" w:rsidP="00535AC2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87306">
              <w:rPr>
                <w:rFonts w:ascii="Comic Sans MS" w:hAnsi="Comic Sans MS"/>
                <w:sz w:val="20"/>
                <w:szCs w:val="20"/>
              </w:rPr>
              <w:t>Sınıfta Görme engelli çocuk varsa etkinlikler onların anlayacağı şekilde düzenlenmelidir.</w:t>
            </w:r>
          </w:p>
          <w:p w:rsidR="00BA6B5D" w:rsidRPr="00E123DE" w:rsidRDefault="00BA6B5D" w:rsidP="00535AC2">
            <w:pPr>
              <w:jc w:val="both"/>
              <w:rPr>
                <w:sz w:val="20"/>
                <w:szCs w:val="20"/>
              </w:rPr>
            </w:pPr>
          </w:p>
        </w:tc>
      </w:tr>
    </w:tbl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Pr="00E123DE" w:rsidRDefault="00BA6B5D" w:rsidP="008C4FC4">
      <w:pPr>
        <w:rPr>
          <w:sz w:val="20"/>
          <w:szCs w:val="20"/>
        </w:rPr>
      </w:pPr>
    </w:p>
    <w:p w:rsidR="00BA6B5D" w:rsidRDefault="00BA6B5D" w:rsidP="008C4FC4"/>
    <w:p w:rsidR="00BA6B5D" w:rsidRDefault="00BA6B5D"/>
    <w:sectPr w:rsidR="00BA6B5D" w:rsidSect="00CE3C06">
      <w:headerReference w:type="default" r:id="rId7"/>
      <w:footerReference w:type="default" r:id="rId8"/>
      <w:pgSz w:w="15840" w:h="12240" w:orient="landscape" w:code="1"/>
      <w:pgMar w:top="719" w:right="1134" w:bottom="899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B5D" w:rsidRDefault="00BA6B5D">
      <w:r>
        <w:separator/>
      </w:r>
    </w:p>
  </w:endnote>
  <w:endnote w:type="continuationSeparator" w:id="0">
    <w:p w:rsidR="00BA6B5D" w:rsidRDefault="00BA6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B5D" w:rsidRDefault="00BA6B5D" w:rsidP="00730E9E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A6B5D" w:rsidRDefault="00BA6B5D" w:rsidP="00730E9E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B5D" w:rsidRDefault="00BA6B5D">
      <w:r>
        <w:separator/>
      </w:r>
    </w:p>
  </w:footnote>
  <w:footnote w:type="continuationSeparator" w:id="0">
    <w:p w:rsidR="00BA6B5D" w:rsidRDefault="00BA6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B5D" w:rsidRPr="009022B3" w:rsidRDefault="00BA6B5D" w:rsidP="00730E9E">
    <w:pPr>
      <w:rPr>
        <w:b/>
        <w:bCs/>
      </w:rPr>
    </w:pPr>
    <w:r>
      <w:rPr>
        <w:b/>
        <w:bCs/>
      </w:rPr>
      <w:t>Ek 4.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C531A"/>
    <w:multiLevelType w:val="multilevel"/>
    <w:tmpl w:val="C1383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FC4"/>
    <w:rsid w:val="00034B2A"/>
    <w:rsid w:val="00061B73"/>
    <w:rsid w:val="00087BC8"/>
    <w:rsid w:val="000A04D9"/>
    <w:rsid w:val="000C1630"/>
    <w:rsid w:val="000F2681"/>
    <w:rsid w:val="000F29EE"/>
    <w:rsid w:val="001071F8"/>
    <w:rsid w:val="00164C90"/>
    <w:rsid w:val="00170768"/>
    <w:rsid w:val="00184144"/>
    <w:rsid w:val="00196007"/>
    <w:rsid w:val="001A53E5"/>
    <w:rsid w:val="001B4193"/>
    <w:rsid w:val="002171CC"/>
    <w:rsid w:val="002435E0"/>
    <w:rsid w:val="00250C9E"/>
    <w:rsid w:val="00286858"/>
    <w:rsid w:val="00292631"/>
    <w:rsid w:val="0029416B"/>
    <w:rsid w:val="00300776"/>
    <w:rsid w:val="00325D82"/>
    <w:rsid w:val="00330EEC"/>
    <w:rsid w:val="00351518"/>
    <w:rsid w:val="00366794"/>
    <w:rsid w:val="003759D4"/>
    <w:rsid w:val="003A3491"/>
    <w:rsid w:val="003D35B0"/>
    <w:rsid w:val="003E26A7"/>
    <w:rsid w:val="00403201"/>
    <w:rsid w:val="0047630B"/>
    <w:rsid w:val="004A5CC0"/>
    <w:rsid w:val="004A7C92"/>
    <w:rsid w:val="004C2F05"/>
    <w:rsid w:val="004D1E47"/>
    <w:rsid w:val="004D45FF"/>
    <w:rsid w:val="004D6C18"/>
    <w:rsid w:val="00502185"/>
    <w:rsid w:val="00503576"/>
    <w:rsid w:val="00520F9D"/>
    <w:rsid w:val="00535AC2"/>
    <w:rsid w:val="00536939"/>
    <w:rsid w:val="005417F1"/>
    <w:rsid w:val="00570921"/>
    <w:rsid w:val="0059567A"/>
    <w:rsid w:val="005B2E1C"/>
    <w:rsid w:val="005C326D"/>
    <w:rsid w:val="005E296B"/>
    <w:rsid w:val="00675D4E"/>
    <w:rsid w:val="006C4A0F"/>
    <w:rsid w:val="006E49C1"/>
    <w:rsid w:val="006F22B5"/>
    <w:rsid w:val="00730E9E"/>
    <w:rsid w:val="007356B1"/>
    <w:rsid w:val="00741282"/>
    <w:rsid w:val="007460D3"/>
    <w:rsid w:val="007938DA"/>
    <w:rsid w:val="007A59A1"/>
    <w:rsid w:val="007D5562"/>
    <w:rsid w:val="007D7C30"/>
    <w:rsid w:val="007E1689"/>
    <w:rsid w:val="007E5C90"/>
    <w:rsid w:val="00802907"/>
    <w:rsid w:val="008165B7"/>
    <w:rsid w:val="00895072"/>
    <w:rsid w:val="008A48C3"/>
    <w:rsid w:val="008C4FC4"/>
    <w:rsid w:val="008F0F8E"/>
    <w:rsid w:val="009022B3"/>
    <w:rsid w:val="00915DD2"/>
    <w:rsid w:val="00917F11"/>
    <w:rsid w:val="00923C43"/>
    <w:rsid w:val="00932FDD"/>
    <w:rsid w:val="00986D19"/>
    <w:rsid w:val="009968B4"/>
    <w:rsid w:val="009A5648"/>
    <w:rsid w:val="009B1AF2"/>
    <w:rsid w:val="009B7A6D"/>
    <w:rsid w:val="009E6163"/>
    <w:rsid w:val="00A45657"/>
    <w:rsid w:val="00A45C13"/>
    <w:rsid w:val="00A60063"/>
    <w:rsid w:val="00A60568"/>
    <w:rsid w:val="00AB20AA"/>
    <w:rsid w:val="00AB2350"/>
    <w:rsid w:val="00AB4D3C"/>
    <w:rsid w:val="00AF12F8"/>
    <w:rsid w:val="00B26955"/>
    <w:rsid w:val="00B661E5"/>
    <w:rsid w:val="00BA3CC0"/>
    <w:rsid w:val="00BA6B5D"/>
    <w:rsid w:val="00BB0EF3"/>
    <w:rsid w:val="00C618BC"/>
    <w:rsid w:val="00C73195"/>
    <w:rsid w:val="00C8074F"/>
    <w:rsid w:val="00C95A67"/>
    <w:rsid w:val="00CA7AF5"/>
    <w:rsid w:val="00CA7D6D"/>
    <w:rsid w:val="00CC2995"/>
    <w:rsid w:val="00CD31DC"/>
    <w:rsid w:val="00CE3C06"/>
    <w:rsid w:val="00CE5D54"/>
    <w:rsid w:val="00D46E67"/>
    <w:rsid w:val="00D47F2B"/>
    <w:rsid w:val="00D53E33"/>
    <w:rsid w:val="00D62665"/>
    <w:rsid w:val="00D716E9"/>
    <w:rsid w:val="00D83A32"/>
    <w:rsid w:val="00D87306"/>
    <w:rsid w:val="00DA0BDF"/>
    <w:rsid w:val="00DC27AE"/>
    <w:rsid w:val="00DF61FA"/>
    <w:rsid w:val="00E10A4A"/>
    <w:rsid w:val="00E123DE"/>
    <w:rsid w:val="00E25BD7"/>
    <w:rsid w:val="00E31C6C"/>
    <w:rsid w:val="00E32BF6"/>
    <w:rsid w:val="00E70C73"/>
    <w:rsid w:val="00E71EEA"/>
    <w:rsid w:val="00E723A0"/>
    <w:rsid w:val="00E90EF4"/>
    <w:rsid w:val="00E95CE0"/>
    <w:rsid w:val="00EA22DB"/>
    <w:rsid w:val="00EB7371"/>
    <w:rsid w:val="00ED311B"/>
    <w:rsid w:val="00ED3A2F"/>
    <w:rsid w:val="00F26E61"/>
    <w:rsid w:val="00F343F9"/>
    <w:rsid w:val="00F57CAA"/>
    <w:rsid w:val="00F662E7"/>
    <w:rsid w:val="00FA6BAB"/>
    <w:rsid w:val="00FB37A1"/>
    <w:rsid w:val="00FB6121"/>
    <w:rsid w:val="00FD31EA"/>
    <w:rsid w:val="00FF1BA6"/>
    <w:rsid w:val="00FF3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FC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C4FC4"/>
    <w:rPr>
      <w:sz w:val="24"/>
    </w:rPr>
  </w:style>
  <w:style w:type="character" w:styleId="PageNumber">
    <w:name w:val="page number"/>
    <w:basedOn w:val="DefaultParagraphFont"/>
    <w:uiPriority w:val="99"/>
    <w:rsid w:val="008C4FC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C4FC4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4FC4"/>
    <w:rPr>
      <w:sz w:val="24"/>
    </w:rPr>
  </w:style>
  <w:style w:type="paragraph" w:customStyle="1" w:styleId="Default">
    <w:name w:val="Default"/>
    <w:uiPriority w:val="99"/>
    <w:rsid w:val="00E723A0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BB0EF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addeler">
    <w:name w:val="maddeler"/>
    <w:basedOn w:val="Normal"/>
    <w:uiPriority w:val="99"/>
    <w:rsid w:val="009A5648"/>
    <w:pPr>
      <w:tabs>
        <w:tab w:val="left" w:pos="365"/>
        <w:tab w:val="right" w:pos="1085"/>
      </w:tabs>
    </w:pPr>
    <w:rPr>
      <w:rFonts w:ascii="Arial T." w:hAnsi="Arial T." w:cs="Arial T."/>
      <w:sz w:val="18"/>
      <w:szCs w:val="18"/>
    </w:rPr>
  </w:style>
  <w:style w:type="character" w:styleId="HTMLAcronym">
    <w:name w:val="HTML Acronym"/>
    <w:basedOn w:val="DefaultParagraphFont"/>
    <w:uiPriority w:val="99"/>
    <w:rsid w:val="00CA7D6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9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1846</TotalTime>
  <Pages>4</Pages>
  <Words>410</Words>
  <Characters>2337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49</cp:revision>
  <dcterms:created xsi:type="dcterms:W3CDTF">2013-06-11T13:30:00Z</dcterms:created>
  <dcterms:modified xsi:type="dcterms:W3CDTF">2016-08-29T21:08:00Z</dcterms:modified>
</cp:coreProperties>
</file>